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0D1C" w:rsidP="328C1994" w:rsidRDefault="00E8393A" w14:paraId="33E9C451" w14:textId="156D61FC">
      <w:pPr>
        <w:pStyle w:val="Kop1"/>
        <w:rPr>
          <w:sz w:val="22"/>
          <w:szCs w:val="22"/>
        </w:rPr>
      </w:pPr>
      <w:bookmarkStart w:name="_Toc428462535" w:id="0"/>
      <w:r w:rsidRPr="328C1994" w:rsidR="00E8393A">
        <w:rPr>
          <w:sz w:val="22"/>
          <w:szCs w:val="22"/>
        </w:rPr>
        <w:t xml:space="preserve">Bijlage </w:t>
      </w:r>
      <w:r w:rsidRPr="328C1994" w:rsidR="43E8B759">
        <w:rPr>
          <w:sz w:val="22"/>
          <w:szCs w:val="22"/>
        </w:rPr>
        <w:t>5</w:t>
      </w:r>
      <w:r w:rsidRPr="328C1994" w:rsidR="00E8393A">
        <w:rPr>
          <w:sz w:val="22"/>
          <w:szCs w:val="22"/>
        </w:rPr>
        <w:t xml:space="preserve">            </w:t>
      </w:r>
      <w:r w:rsidRPr="328C1994" w:rsidR="00255C5C">
        <w:rPr>
          <w:sz w:val="22"/>
          <w:szCs w:val="22"/>
        </w:rPr>
        <w:t>Model</w:t>
      </w:r>
      <w:r w:rsidRPr="328C1994" w:rsidR="00560D1C">
        <w:rPr>
          <w:sz w:val="22"/>
          <w:szCs w:val="22"/>
        </w:rPr>
        <w:t xml:space="preserve"> referentie</w:t>
      </w:r>
      <w:bookmarkEnd w:id="0"/>
      <w:r w:rsidRPr="328C1994" w:rsidR="00255C5C">
        <w:rPr>
          <w:sz w:val="22"/>
          <w:szCs w:val="22"/>
        </w:rPr>
        <w:t>opdrachten</w:t>
      </w:r>
    </w:p>
    <w:p w:rsidR="00255C5C" w:rsidP="00255C5C" w:rsidRDefault="00255C5C" w14:paraId="2A1D2CFF" w14:textId="77777777"/>
    <w:p w:rsidR="00255C5C" w:rsidP="00991EC5" w:rsidRDefault="00255C5C" w14:paraId="3C53F6BF" w14:textId="77777777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Pr="00BE2E97" w:rsidR="00BE2E97">
        <w:rPr>
          <w:color w:val="FF0000"/>
        </w:rPr>
        <w:t xml:space="preserve"> </w:t>
      </w:r>
      <w:r w:rsidRPr="00BE2E97" w:rsid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P="00255C5C" w:rsidRDefault="00971E32" w14:paraId="7C2DDB7E" w14:textId="77777777">
      <w:pPr>
        <w:spacing w:line="312" w:lineRule="auto"/>
        <w:rPr>
          <w:color w:val="000000" w:themeColor="text1"/>
        </w:rPr>
      </w:pPr>
    </w:p>
    <w:p w:rsidR="00971E32" w:rsidP="00971E32" w:rsidRDefault="00971E32" w14:paraId="064A7660" w14:textId="77777777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Pr="00192645" w:rsidR="00971E32" w:rsidP="00192645" w:rsidRDefault="00971E32" w14:paraId="71ABEF41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Pr="00971E32" w:rsidR="00971E32" w:rsidP="00971E32" w:rsidRDefault="00971E32" w14:paraId="6C067B29" w14:textId="77777777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P="00255C5C" w:rsidRDefault="00971E32" w14:paraId="4FAFB91F" w14:textId="77777777">
      <w:pPr>
        <w:spacing w:line="312" w:lineRule="auto"/>
        <w:rPr>
          <w:rFonts w:cs="Tahoma"/>
        </w:rPr>
      </w:pPr>
    </w:p>
    <w:p w:rsidR="00760F28" w:rsidP="00255C5C" w:rsidRDefault="00760F28" w14:paraId="235DC363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 w14:paraId="09E088FD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662CDC" w14:paraId="5F1D80BC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 w14:paraId="208819FE" w14:textId="77777777">
        <w:tc>
          <w:tcPr>
            <w:tcW w:w="2518" w:type="dxa"/>
          </w:tcPr>
          <w:p w:rsidR="00760F28" w:rsidP="00255C5C" w:rsidRDefault="00760F28" w14:paraId="05F3F97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7BB66D3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 w14:paraId="458CEB50" w14:textId="77777777">
        <w:tc>
          <w:tcPr>
            <w:tcW w:w="2518" w:type="dxa"/>
          </w:tcPr>
          <w:p w:rsidR="00760F28" w:rsidP="00255C5C" w:rsidRDefault="0035640A" w14:paraId="2059DE7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35640A" w14:paraId="32B7859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 w14:paraId="5C927BA5" w14:textId="77777777">
        <w:tc>
          <w:tcPr>
            <w:tcW w:w="2518" w:type="dxa"/>
          </w:tcPr>
          <w:p w:rsidR="00760F28" w:rsidP="00255C5C" w:rsidRDefault="0035640A" w14:paraId="4A2C46C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35640A" w14:paraId="1FA3737E" w14:textId="77777777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 w14:paraId="6BC24DCF" w14:textId="77777777">
        <w:tc>
          <w:tcPr>
            <w:tcW w:w="2518" w:type="dxa"/>
          </w:tcPr>
          <w:p w:rsidR="0035640A" w:rsidP="00255C5C" w:rsidRDefault="008A71C4" w14:paraId="7A9E3EB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P="00255C5C" w:rsidRDefault="0035640A" w14:paraId="23D98B5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P="00255C5C" w:rsidRDefault="00760F28" w14:paraId="182FDE8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 w14:paraId="014E4AF5" w14:textId="77777777">
        <w:tc>
          <w:tcPr>
            <w:tcW w:w="9212" w:type="dxa"/>
            <w:gridSpan w:val="3"/>
            <w:shd w:val="clear" w:color="auto" w:fill="548DD4" w:themeFill="text2" w:themeFillTint="99"/>
          </w:tcPr>
          <w:p w:rsidRPr="0035640A" w:rsidR="0035640A" w:rsidP="0035640A" w:rsidRDefault="0035640A" w14:paraId="7F79DE33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 w14:paraId="49A99925" w14:textId="77777777">
        <w:tc>
          <w:tcPr>
            <w:tcW w:w="2518" w:type="dxa"/>
          </w:tcPr>
          <w:p w:rsidR="0035640A" w:rsidP="00255C5C" w:rsidRDefault="0035640A" w14:paraId="339E595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P="00255C5C" w:rsidRDefault="0035640A" w14:paraId="5CD7461C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35640A" w:rsidTr="0035640A" w14:paraId="015BD612" w14:textId="77777777">
        <w:tc>
          <w:tcPr>
            <w:tcW w:w="2518" w:type="dxa"/>
          </w:tcPr>
          <w:p w:rsidR="0035640A" w:rsidP="00255C5C" w:rsidRDefault="0035640A" w14:paraId="0A64F11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P="00255C5C" w:rsidRDefault="0035640A" w14:paraId="5D80DDB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P="00255C5C" w:rsidRDefault="0035640A" w14:paraId="33C756DB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35640A" w:rsidP="00255C5C" w:rsidRDefault="0035640A" w14:paraId="3B302118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 w14:paraId="7F79B1BD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35640A" w:rsidR="00760F28" w:rsidP="00760F28" w:rsidRDefault="00971E32" w14:paraId="4072642C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 w14:paraId="7325BA31" w14:textId="77777777">
        <w:tc>
          <w:tcPr>
            <w:tcW w:w="2518" w:type="dxa"/>
          </w:tcPr>
          <w:p w:rsidR="00760F28" w:rsidP="00255C5C" w:rsidRDefault="00760F28" w14:paraId="7AA4A3F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P="00255C5C" w:rsidRDefault="00760F28" w14:paraId="1933CBF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30EC5F24" w14:textId="77777777">
        <w:tc>
          <w:tcPr>
            <w:tcW w:w="2518" w:type="dxa"/>
          </w:tcPr>
          <w:p w:rsidR="00760F28" w:rsidP="00255C5C" w:rsidRDefault="00760F28" w14:paraId="0964F1B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P="00255C5C" w:rsidRDefault="00760F28" w14:paraId="009A0CD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296F2A38" w14:textId="77777777">
        <w:tc>
          <w:tcPr>
            <w:tcW w:w="2518" w:type="dxa"/>
          </w:tcPr>
          <w:p w:rsidR="00760F28" w:rsidP="00255C5C" w:rsidRDefault="00760F28" w14:paraId="770AAE4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P="00255C5C" w:rsidRDefault="00760F28" w14:paraId="6FCD136D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 w14:paraId="02294B36" w14:textId="77777777">
        <w:tc>
          <w:tcPr>
            <w:tcW w:w="2518" w:type="dxa"/>
          </w:tcPr>
          <w:p w:rsidR="00760F28" w:rsidP="00255C5C" w:rsidRDefault="008A71C4" w14:paraId="28B3764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P="00255C5C" w:rsidRDefault="00760F28" w14:paraId="07CDEDD2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P="00255C5C" w:rsidRDefault="00760F28" w14:paraId="053719C2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 w14:paraId="17E3BBDD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662CDC" w:rsidR="00662CDC" w:rsidP="00662CDC" w:rsidRDefault="00662CDC" w14:paraId="2DE3D15E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 w14:paraId="5E69FE21" w14:textId="77777777">
        <w:tc>
          <w:tcPr>
            <w:tcW w:w="2518" w:type="dxa"/>
          </w:tcPr>
          <w:p w:rsidR="00662CDC" w:rsidP="005F3EEE" w:rsidRDefault="00662CDC" w14:paraId="16AAC4C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P="00255C5C" w:rsidRDefault="00662CDC" w14:paraId="304B939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67E72917" w14:textId="77777777">
        <w:tc>
          <w:tcPr>
            <w:tcW w:w="2518" w:type="dxa"/>
          </w:tcPr>
          <w:p w:rsidR="00662CDC" w:rsidP="005F3EEE" w:rsidRDefault="00662CDC" w14:paraId="23471A4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P="00255C5C" w:rsidRDefault="00662CDC" w14:paraId="79C72519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653D8B73" w14:textId="77777777">
        <w:tc>
          <w:tcPr>
            <w:tcW w:w="2518" w:type="dxa"/>
          </w:tcPr>
          <w:p w:rsidR="00662CDC" w:rsidP="005F3EEE" w:rsidRDefault="00662CDC" w14:paraId="2A203EA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P="00255C5C" w:rsidRDefault="00662CDC" w14:paraId="3211858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0B2D4375" w14:textId="77777777">
        <w:tc>
          <w:tcPr>
            <w:tcW w:w="2518" w:type="dxa"/>
          </w:tcPr>
          <w:p w:rsidR="00662CDC" w:rsidP="005F3EEE" w:rsidRDefault="008A71C4" w14:paraId="051BA61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P="00255C5C" w:rsidRDefault="00662CDC" w14:paraId="10BF04F1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F7F787A" w14:textId="77777777">
        <w:tc>
          <w:tcPr>
            <w:tcW w:w="2518" w:type="dxa"/>
          </w:tcPr>
          <w:p w:rsidR="00662CDC" w:rsidP="00255C5C" w:rsidRDefault="00662CDC" w14:paraId="628191E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P="00255C5C" w:rsidRDefault="00662CDC" w14:paraId="1FC83AAB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6343B2AF" w14:textId="77777777">
        <w:tc>
          <w:tcPr>
            <w:tcW w:w="2518" w:type="dxa"/>
          </w:tcPr>
          <w:p w:rsidR="00662CDC" w:rsidP="00255C5C" w:rsidRDefault="00662CDC" w14:paraId="383DCFA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P="00255C5C" w:rsidRDefault="00662CDC" w14:paraId="3654837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 w14:paraId="5EBA6B1C" w14:textId="77777777">
        <w:tc>
          <w:tcPr>
            <w:tcW w:w="2518" w:type="dxa"/>
          </w:tcPr>
          <w:p w:rsidR="00662CDC" w:rsidP="00255C5C" w:rsidRDefault="00662CDC" w14:paraId="372AD09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P="00255C5C" w:rsidRDefault="00662CDC" w14:paraId="00913C14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30ABF295" w14:textId="77777777">
      <w:pPr>
        <w:spacing w:line="312" w:lineRule="auto"/>
        <w:rPr>
          <w:rFonts w:cs="Tahoma"/>
        </w:rPr>
      </w:pPr>
    </w:p>
    <w:p w:rsidR="00991EC5" w:rsidP="00991EC5" w:rsidRDefault="00991EC5" w14:paraId="4F86022A" w14:textId="77777777">
      <w:r>
        <w:br w:type="page"/>
      </w:r>
    </w:p>
    <w:p w:rsidR="0035640A" w:rsidP="00255C5C" w:rsidRDefault="0035640A" w14:paraId="630DDC66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 w14:paraId="482E4870" w14:textId="77777777">
        <w:tc>
          <w:tcPr>
            <w:tcW w:w="9212" w:type="dxa"/>
            <w:gridSpan w:val="2"/>
            <w:shd w:val="clear" w:color="auto" w:fill="548DD4" w:themeFill="text2" w:themeFillTint="99"/>
          </w:tcPr>
          <w:p w:rsidRPr="00D753BB" w:rsidR="00D753BB" w:rsidP="00D753BB" w:rsidRDefault="00D753BB" w14:paraId="25CD1869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 w14:paraId="0EA67285" w14:textId="77777777">
        <w:tc>
          <w:tcPr>
            <w:tcW w:w="2518" w:type="dxa"/>
          </w:tcPr>
          <w:p w:rsidR="00D753BB" w:rsidP="00255C5C" w:rsidRDefault="00D753BB" w14:paraId="329DD7C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P="00255C5C" w:rsidRDefault="00D753BB" w14:paraId="6C6C37D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 w14:paraId="742EAE34" w14:textId="77777777">
        <w:tc>
          <w:tcPr>
            <w:tcW w:w="2518" w:type="dxa"/>
          </w:tcPr>
          <w:p w:rsidR="00D753BB" w:rsidP="00255C5C" w:rsidRDefault="00D753BB" w14:paraId="22841C4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P="00255C5C" w:rsidRDefault="00D753BB" w14:paraId="413D9FF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 w14:paraId="111F735C" w14:textId="77777777">
        <w:tc>
          <w:tcPr>
            <w:tcW w:w="2518" w:type="dxa"/>
          </w:tcPr>
          <w:p w:rsidR="008727DE" w:rsidP="00255C5C" w:rsidRDefault="008A71C4" w14:paraId="3DDDFB2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P="00255C5C" w:rsidRDefault="008727DE" w14:paraId="07F9B19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 w14:paraId="58616524" w14:textId="77777777">
        <w:tc>
          <w:tcPr>
            <w:tcW w:w="9212" w:type="dxa"/>
            <w:gridSpan w:val="2"/>
            <w:shd w:val="clear" w:color="auto" w:fill="D9D9D9" w:themeFill="background1" w:themeFillShade="D9"/>
          </w:tcPr>
          <w:p w:rsidRPr="00F40FE3" w:rsidR="00EC3093" w:rsidP="00255C5C" w:rsidRDefault="00EC3093" w14:paraId="7E99410C" w14:textId="77777777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 w14:paraId="29A64F73" w14:textId="77777777">
        <w:tc>
          <w:tcPr>
            <w:tcW w:w="2518" w:type="dxa"/>
          </w:tcPr>
          <w:p w:rsidR="00EC3093" w:rsidP="005F3EEE" w:rsidRDefault="00EC3093" w14:paraId="2B71F29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P="00255C5C" w:rsidRDefault="00EC3093" w14:paraId="4D755763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2D230E46" w14:textId="77777777">
        <w:tc>
          <w:tcPr>
            <w:tcW w:w="2518" w:type="dxa"/>
          </w:tcPr>
          <w:p w:rsidR="00EC3093" w:rsidP="005F3EEE" w:rsidRDefault="00EC3093" w14:paraId="6C42CA7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P="00255C5C" w:rsidRDefault="00EC3093" w14:paraId="595F03D6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31309025" w14:textId="77777777">
        <w:tc>
          <w:tcPr>
            <w:tcW w:w="2518" w:type="dxa"/>
          </w:tcPr>
          <w:p w:rsidR="00EC3093" w:rsidP="005F3EEE" w:rsidRDefault="00EC3093" w14:paraId="34E74BA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P="00255C5C" w:rsidRDefault="00EC3093" w14:paraId="284D1BCF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1A6570E5" w14:textId="77777777">
        <w:tc>
          <w:tcPr>
            <w:tcW w:w="2518" w:type="dxa"/>
          </w:tcPr>
          <w:p w:rsidR="00EC3093" w:rsidP="005F3EEE" w:rsidRDefault="008A71C4" w14:paraId="2F169AE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P="00255C5C" w:rsidRDefault="00EC3093" w14:paraId="11418A5B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14D6A999" w14:textId="77777777">
        <w:tc>
          <w:tcPr>
            <w:tcW w:w="2518" w:type="dxa"/>
          </w:tcPr>
          <w:p w:rsidR="00EC3093" w:rsidP="005F3EEE" w:rsidRDefault="00EC3093" w14:paraId="40A8BEA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P="00255C5C" w:rsidRDefault="00EC3093" w14:paraId="24A6249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72938DDE" w14:textId="77777777">
        <w:tc>
          <w:tcPr>
            <w:tcW w:w="2518" w:type="dxa"/>
          </w:tcPr>
          <w:p w:rsidR="00EC3093" w:rsidP="005F3EEE" w:rsidRDefault="00EC3093" w14:paraId="0A3505E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P="00255C5C" w:rsidRDefault="00EC3093" w14:paraId="2F307F62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 w14:paraId="1D50CED3" w14:textId="77777777">
        <w:tc>
          <w:tcPr>
            <w:tcW w:w="2518" w:type="dxa"/>
          </w:tcPr>
          <w:p w:rsidR="00EC3093" w:rsidP="005F3EEE" w:rsidRDefault="00EC3093" w14:paraId="21B6717D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P="00255C5C" w:rsidRDefault="00EC3093" w14:paraId="6F2C9B5A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401B2355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 w14:paraId="3BCBF2C8" w14:textId="77777777">
        <w:tc>
          <w:tcPr>
            <w:tcW w:w="9180" w:type="dxa"/>
            <w:gridSpan w:val="3"/>
            <w:shd w:val="clear" w:color="auto" w:fill="548DD4" w:themeFill="text2" w:themeFillTint="99"/>
          </w:tcPr>
          <w:p w:rsidRPr="00BE2E97" w:rsidR="00BE2E97" w:rsidP="00BE2E97" w:rsidRDefault="00BE2E97" w14:paraId="6C2753EF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 w14:paraId="241C0770" w14:textId="77777777">
        <w:tc>
          <w:tcPr>
            <w:tcW w:w="2518" w:type="dxa"/>
          </w:tcPr>
          <w:p w:rsidR="00BE2E97" w:rsidP="005F3EEE" w:rsidRDefault="00BE2E97" w14:paraId="1A2DBF5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681260E4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4CA0A906" w14:textId="77777777">
        <w:tc>
          <w:tcPr>
            <w:tcW w:w="2518" w:type="dxa"/>
          </w:tcPr>
          <w:p w:rsidR="00BE2E97" w:rsidP="005F3EEE" w:rsidRDefault="00BE2E97" w14:paraId="625609C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19C24368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02CA949E" w14:textId="77777777">
        <w:tc>
          <w:tcPr>
            <w:tcW w:w="2518" w:type="dxa"/>
          </w:tcPr>
          <w:p w:rsidR="00BE2E97" w:rsidP="005F3EEE" w:rsidRDefault="00BE2E97" w14:paraId="4A812684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57AF7FE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447E37C4" w14:textId="77777777">
        <w:tc>
          <w:tcPr>
            <w:tcW w:w="2518" w:type="dxa"/>
          </w:tcPr>
          <w:p w:rsidR="00BE2E97" w:rsidP="005F3EEE" w:rsidRDefault="00BE2E97" w14:paraId="30B420C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P="00255C5C" w:rsidRDefault="00BE2E97" w14:paraId="09595E2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752D9FE7" w14:textId="77777777">
        <w:tc>
          <w:tcPr>
            <w:tcW w:w="2518" w:type="dxa"/>
          </w:tcPr>
          <w:p w:rsidR="00BE2E97" w:rsidP="005F3EEE" w:rsidRDefault="00BE2E97" w14:paraId="392E311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P="00255C5C" w:rsidRDefault="00BE2E97" w14:paraId="3C1F40B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160266C7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 w14:paraId="25E95F2E" w14:textId="77777777">
        <w:tc>
          <w:tcPr>
            <w:tcW w:w="2518" w:type="dxa"/>
          </w:tcPr>
          <w:p w:rsidR="00BE2E97" w:rsidP="005F3EEE" w:rsidRDefault="00BE2E97" w14:paraId="725C6949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P="00255C5C" w:rsidRDefault="00BE2E97" w14:paraId="5E4005D6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P="00255C5C" w:rsidRDefault="00BE2E97" w14:paraId="592CC75F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P="00255C5C" w:rsidRDefault="00BE2E97" w14:paraId="04F52F1F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 w14:paraId="020F997A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EC3093" w:rsidR="00CF1589" w:rsidP="008727DE" w:rsidRDefault="00CF1589" w14:paraId="4D1D6FB5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CF1589" w:rsidP="00CF1589" w:rsidRDefault="00CF1589" w14:paraId="7D535C79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 w14:paraId="6DE643CD" w14:textId="77777777">
        <w:tc>
          <w:tcPr>
            <w:tcW w:w="2518" w:type="dxa"/>
          </w:tcPr>
          <w:p w:rsidR="00CF1589" w:rsidP="00255C5C" w:rsidRDefault="00CF1589" w14:paraId="2B7F993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Pr="008A71C4" w:rsidR="00CF1589" w:rsidP="00255C5C" w:rsidRDefault="008A71C4" w14:paraId="5924A54C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:rsidTr="00CF1589" w14:paraId="1526ADA4" w14:textId="77777777">
        <w:tc>
          <w:tcPr>
            <w:tcW w:w="2518" w:type="dxa"/>
          </w:tcPr>
          <w:p w:rsidR="00CF1589" w:rsidP="00255C5C" w:rsidRDefault="00CF1589" w14:paraId="35C3FE9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Pr="008A71C4" w:rsidR="00CF1589" w:rsidP="00255C5C" w:rsidRDefault="008A71C4" w14:paraId="3B0ACF15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:rsidRPr="008A71C4" w:rsidR="00CF1589" w:rsidP="00255C5C" w:rsidRDefault="00CF1589" w14:paraId="28B72582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 w14:paraId="707A9748" w14:textId="77777777">
        <w:tc>
          <w:tcPr>
            <w:tcW w:w="2518" w:type="dxa"/>
          </w:tcPr>
          <w:p w:rsidR="00CF1589" w:rsidP="00255C5C" w:rsidRDefault="00CF1589" w14:paraId="07E0360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Pr="008A71C4" w:rsidR="00CF1589" w:rsidP="00255C5C" w:rsidRDefault="008A71C4" w14:paraId="3F84C4DE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:rsidRPr="008A71C4" w:rsidR="00CF1589" w:rsidP="00255C5C" w:rsidRDefault="00CF1589" w14:paraId="63813FD4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 w14:paraId="57280B2C" w14:textId="77777777">
        <w:tc>
          <w:tcPr>
            <w:tcW w:w="2518" w:type="dxa"/>
          </w:tcPr>
          <w:p w:rsidR="00CF1589" w:rsidP="0096532F" w:rsidRDefault="0096532F" w14:paraId="2A0A9B3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Pr="008A71C4" w:rsidR="00CF1589" w:rsidP="00255C5C" w:rsidRDefault="008A71C4" w14:paraId="73F27D8D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:rsidRPr="008A71C4" w:rsidR="00CF1589" w:rsidP="00255C5C" w:rsidRDefault="00CF1589" w14:paraId="38C776DF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CF1589" w14:paraId="77D4A012" w14:textId="77777777">
        <w:tc>
          <w:tcPr>
            <w:tcW w:w="2518" w:type="dxa"/>
          </w:tcPr>
          <w:p w:rsidR="00CF1589" w:rsidP="0096532F" w:rsidRDefault="0096532F" w14:paraId="36417FB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Pr="008A71C4" w:rsidR="00CF1589" w:rsidP="00255C5C" w:rsidRDefault="008A71C4" w14:paraId="09CE2698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:rsidRPr="008A71C4" w:rsidR="00CF1589" w:rsidP="00255C5C" w:rsidRDefault="00CF1589" w14:paraId="44AB39C9" w14:textId="77777777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:rsidTr="007D1FC5" w14:paraId="12A89B55" w14:textId="77777777">
        <w:tc>
          <w:tcPr>
            <w:tcW w:w="2518" w:type="dxa"/>
          </w:tcPr>
          <w:p w:rsidR="00CF1589" w:rsidP="00255C5C" w:rsidRDefault="00CF1589" w14:paraId="330DBA64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P="00255C5C" w:rsidRDefault="00CF1589" w14:paraId="30B45EE1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P="00255C5C" w:rsidRDefault="00991EC5" w14:paraId="695BCB31" w14:textId="77777777">
      <w:pPr>
        <w:spacing w:line="312" w:lineRule="auto"/>
        <w:rPr>
          <w:rFonts w:cs="Tahoma"/>
        </w:rPr>
      </w:pPr>
    </w:p>
    <w:p w:rsidR="00991EC5" w:rsidP="00991EC5" w:rsidRDefault="00991EC5" w14:paraId="018F034D" w14:textId="77777777">
      <w:r>
        <w:br w:type="page"/>
      </w:r>
    </w:p>
    <w:p w:rsidR="008A71C4" w:rsidP="00255C5C" w:rsidRDefault="008A71C4" w14:paraId="667E550C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:rsidTr="005F3EEE" w14:paraId="238207AF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BE2E97" w:rsidR="00BE2E97" w:rsidP="00BE2E97" w:rsidRDefault="00BE2E97" w14:paraId="1791906B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BE2E97" w:rsidP="005F3EEE" w:rsidRDefault="00BE2E97" w14:paraId="465E1CC2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:rsidTr="005F3EEE" w14:paraId="254C702C" w14:textId="77777777">
        <w:tc>
          <w:tcPr>
            <w:tcW w:w="2518" w:type="dxa"/>
          </w:tcPr>
          <w:p w:rsidR="00BE2E97" w:rsidP="005F3EEE" w:rsidRDefault="00BE2E97" w14:paraId="4E6D89CF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BE2E97" w:rsidP="005F3EEE" w:rsidRDefault="00BE2E97" w14:paraId="5B4C9DBE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BE2E97" w:rsidTr="005F3EEE" w14:paraId="7305419F" w14:textId="77777777">
        <w:tc>
          <w:tcPr>
            <w:tcW w:w="2518" w:type="dxa"/>
          </w:tcPr>
          <w:p w:rsidR="00BE2E97" w:rsidP="005F3EEE" w:rsidRDefault="00BE2E97" w14:paraId="0077FBEA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BE2E97" w:rsidP="005F3EEE" w:rsidRDefault="00BE2E97" w14:paraId="1607EEC4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P="005F3EEE" w:rsidRDefault="00BE2E97" w14:paraId="495F95DE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 w14:paraId="058A40AB" w14:textId="77777777">
        <w:tc>
          <w:tcPr>
            <w:tcW w:w="2518" w:type="dxa"/>
          </w:tcPr>
          <w:p w:rsidR="00BE2E97" w:rsidP="005F3EEE" w:rsidRDefault="00BE2E97" w14:paraId="2BB35C5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BE2E97" w:rsidP="005F3EEE" w:rsidRDefault="00BE2E97" w14:paraId="1AEB08F8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BE2E97" w:rsidP="005F3EEE" w:rsidRDefault="00BE2E97" w14:paraId="45C3D9E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:rsidTr="005F3EEE" w14:paraId="382DE8D1" w14:textId="77777777">
        <w:tc>
          <w:tcPr>
            <w:tcW w:w="2518" w:type="dxa"/>
          </w:tcPr>
          <w:p w:rsidR="0096532F" w:rsidP="005F3EEE" w:rsidRDefault="0096532F" w14:paraId="23DF8EE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96532F" w:rsidP="005F3EEE" w:rsidRDefault="0096532F" w14:paraId="52790E67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P="005F3EEE" w:rsidRDefault="0096532F" w14:paraId="092A55E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:rsidTr="005F3EEE" w14:paraId="1E77F1CE" w14:textId="77777777">
        <w:tc>
          <w:tcPr>
            <w:tcW w:w="2518" w:type="dxa"/>
          </w:tcPr>
          <w:p w:rsidR="0096532F" w:rsidP="005F3EEE" w:rsidRDefault="0096532F" w14:paraId="54495D5C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96532F" w:rsidP="005F3EEE" w:rsidRDefault="0096532F" w14:paraId="1D8F7E8C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96532F" w:rsidP="005F3EEE" w:rsidRDefault="0096532F" w14:paraId="24F6787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:rsidTr="005F3EEE" w14:paraId="28A62848" w14:textId="77777777">
        <w:tc>
          <w:tcPr>
            <w:tcW w:w="2518" w:type="dxa"/>
          </w:tcPr>
          <w:p w:rsidR="00BE2E97" w:rsidP="005F3EEE" w:rsidRDefault="00BE2E97" w14:paraId="7A842261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BE2E97" w:rsidP="005F3EEE" w:rsidRDefault="00BE2E97" w14:paraId="3A27EC6F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2E4092" w:rsidP="00255C5C" w:rsidRDefault="002E4092" w14:paraId="0964105A" w14:textId="77777777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:rsidTr="005F3EEE" w14:paraId="3DAEB4C3" w14:textId="77777777">
        <w:tc>
          <w:tcPr>
            <w:tcW w:w="8046" w:type="dxa"/>
            <w:gridSpan w:val="2"/>
            <w:shd w:val="clear" w:color="auto" w:fill="548DD4" w:themeFill="text2" w:themeFillTint="99"/>
          </w:tcPr>
          <w:p w:rsidRPr="002E4092" w:rsidR="002E4092" w:rsidP="002E4092" w:rsidRDefault="002E4092" w14:paraId="5ED3F707" w14:textId="7777777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Pr="00CF1589" w:rsidR="002E4092" w:rsidP="005F3EEE" w:rsidRDefault="002E4092" w14:paraId="04B8B970" w14:textId="77777777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:rsidTr="005F3EEE" w14:paraId="20EC8B3B" w14:textId="77777777">
        <w:tc>
          <w:tcPr>
            <w:tcW w:w="2518" w:type="dxa"/>
          </w:tcPr>
          <w:p w:rsidR="002E4092" w:rsidP="005F3EEE" w:rsidRDefault="002E4092" w14:paraId="725963B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2E4092" w:rsidP="005F3EEE" w:rsidRDefault="002E4092" w14:paraId="6A53839A" w14:textId="77777777">
            <w:pPr>
              <w:spacing w:line="312" w:lineRule="auto"/>
              <w:rPr>
                <w:rFonts w:cs="Tahoma"/>
              </w:rPr>
            </w:pPr>
          </w:p>
        </w:tc>
      </w:tr>
      <w:tr w:rsidR="002E4092" w:rsidTr="005F3EEE" w14:paraId="3A81EF88" w14:textId="77777777">
        <w:tc>
          <w:tcPr>
            <w:tcW w:w="2518" w:type="dxa"/>
          </w:tcPr>
          <w:p w:rsidR="002E4092" w:rsidP="005F3EEE" w:rsidRDefault="002E4092" w14:paraId="2DA61992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2E4092" w:rsidP="005F3EEE" w:rsidRDefault="002E4092" w14:paraId="582FC649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3BD6CCF7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62EA1172" w14:textId="77777777">
        <w:tc>
          <w:tcPr>
            <w:tcW w:w="2518" w:type="dxa"/>
          </w:tcPr>
          <w:p w:rsidR="002E4092" w:rsidP="005F3EEE" w:rsidRDefault="002E4092" w14:paraId="25CEF90B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2E4092" w:rsidP="005F3EEE" w:rsidRDefault="002E4092" w14:paraId="1034DD29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57153048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157DA057" w14:textId="77777777">
        <w:tc>
          <w:tcPr>
            <w:tcW w:w="2518" w:type="dxa"/>
          </w:tcPr>
          <w:p w:rsidR="002E4092" w:rsidP="005F3EEE" w:rsidRDefault="002E4092" w14:paraId="48AC33B5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2E4092" w:rsidP="005F3EEE" w:rsidRDefault="002E4092" w14:paraId="114872CF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236930B0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3C70FAAB" w14:textId="77777777">
        <w:tc>
          <w:tcPr>
            <w:tcW w:w="2518" w:type="dxa"/>
          </w:tcPr>
          <w:p w:rsidR="002E4092" w:rsidP="005F3EEE" w:rsidRDefault="002E4092" w14:paraId="0F7CD943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2E4092" w:rsidP="005F3EEE" w:rsidRDefault="002E4092" w14:paraId="43A7A6E5" w14:textId="77777777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:rsidR="002E4092" w:rsidP="005F3EEE" w:rsidRDefault="002E4092" w14:paraId="11BA8AF1" w14:textId="77777777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:rsidTr="005F3EEE" w14:paraId="356C676C" w14:textId="77777777">
        <w:tc>
          <w:tcPr>
            <w:tcW w:w="2518" w:type="dxa"/>
          </w:tcPr>
          <w:p w:rsidR="002E4092" w:rsidP="005F3EEE" w:rsidRDefault="002E4092" w14:paraId="554D5806" w14:textId="77777777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2E4092" w:rsidP="005F3EEE" w:rsidRDefault="002E4092" w14:paraId="1336B938" w14:textId="77777777">
            <w:pPr>
              <w:spacing w:line="312" w:lineRule="auto"/>
              <w:rPr>
                <w:rFonts w:cs="Tahoma"/>
              </w:rPr>
            </w:pPr>
          </w:p>
        </w:tc>
      </w:tr>
    </w:tbl>
    <w:p w:rsidR="0096532F" w:rsidP="00255C5C" w:rsidRDefault="0096532F" w14:paraId="1AC8580E" w14:textId="77777777">
      <w:pPr>
        <w:spacing w:line="312" w:lineRule="auto"/>
        <w:rPr>
          <w:rFonts w:cs="Tahoma"/>
        </w:rPr>
      </w:pPr>
    </w:p>
    <w:p w:rsidR="008A71C4" w:rsidP="00255C5C" w:rsidRDefault="008A71C4" w14:paraId="12E6BEF2" w14:textId="77777777">
      <w:pPr>
        <w:spacing w:line="312" w:lineRule="auto"/>
        <w:rPr>
          <w:rFonts w:cs="Tahoma"/>
        </w:rPr>
      </w:pPr>
    </w:p>
    <w:p w:rsidR="008A71C4" w:rsidP="00255C5C" w:rsidRDefault="008A71C4" w14:paraId="393803AF" w14:textId="77777777">
      <w:pPr>
        <w:spacing w:line="312" w:lineRule="auto"/>
        <w:rPr>
          <w:rFonts w:cs="Tahoma"/>
        </w:rPr>
      </w:pPr>
    </w:p>
    <w:p w:rsidR="008A71C4" w:rsidP="00255C5C" w:rsidRDefault="008A71C4" w14:paraId="34F22C23" w14:textId="77777777">
      <w:pPr>
        <w:spacing w:line="312" w:lineRule="auto"/>
        <w:rPr>
          <w:rFonts w:cs="Tahoma"/>
        </w:rPr>
      </w:pPr>
    </w:p>
    <w:p w:rsidR="008A71C4" w:rsidP="00255C5C" w:rsidRDefault="008A71C4" w14:paraId="49941334" w14:textId="77777777">
      <w:pPr>
        <w:spacing w:line="312" w:lineRule="auto"/>
        <w:rPr>
          <w:rFonts w:cs="Tahoma"/>
        </w:rPr>
      </w:pPr>
    </w:p>
    <w:p w:rsidR="008A71C4" w:rsidP="00255C5C" w:rsidRDefault="008A71C4" w14:paraId="50B19F96" w14:textId="77777777">
      <w:pPr>
        <w:spacing w:line="312" w:lineRule="auto"/>
        <w:rPr>
          <w:rFonts w:cs="Tahoma"/>
        </w:rPr>
      </w:pPr>
    </w:p>
    <w:p w:rsidR="008A71C4" w:rsidP="00255C5C" w:rsidRDefault="008A71C4" w14:paraId="49441455" w14:textId="77777777">
      <w:pPr>
        <w:spacing w:line="312" w:lineRule="auto"/>
        <w:rPr>
          <w:rFonts w:cs="Tahoma"/>
        </w:rPr>
      </w:pPr>
    </w:p>
    <w:p w:rsidR="008A71C4" w:rsidP="00255C5C" w:rsidRDefault="008A71C4" w14:paraId="53CCEEB9" w14:textId="77777777">
      <w:pPr>
        <w:spacing w:line="312" w:lineRule="auto"/>
        <w:rPr>
          <w:rFonts w:cs="Tahoma"/>
        </w:rPr>
      </w:pPr>
    </w:p>
    <w:p w:rsidR="008A71C4" w:rsidP="00255C5C" w:rsidRDefault="008A71C4" w14:paraId="77EF13FC" w14:textId="77777777">
      <w:pPr>
        <w:spacing w:line="312" w:lineRule="auto"/>
        <w:rPr>
          <w:rFonts w:cs="Tahoma"/>
        </w:rPr>
      </w:pPr>
    </w:p>
    <w:p w:rsidR="008A71C4" w:rsidP="00255C5C" w:rsidRDefault="008A71C4" w14:paraId="29DE9027" w14:textId="77777777">
      <w:pPr>
        <w:spacing w:line="312" w:lineRule="auto"/>
        <w:rPr>
          <w:rFonts w:cs="Tahoma"/>
        </w:rPr>
      </w:pPr>
    </w:p>
    <w:p w:rsidR="008A71C4" w:rsidP="00255C5C" w:rsidRDefault="008A71C4" w14:paraId="5A4CE755" w14:textId="77777777">
      <w:pPr>
        <w:spacing w:line="312" w:lineRule="auto"/>
        <w:rPr>
          <w:rFonts w:cs="Tahoma"/>
        </w:rPr>
      </w:pPr>
    </w:p>
    <w:p w:rsidR="008A71C4" w:rsidP="00255C5C" w:rsidRDefault="008A71C4" w14:paraId="53538670" w14:textId="77777777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4996" w:rsidRDefault="00B84996" w14:paraId="6559E6D5" w14:textId="77777777">
      <w:r>
        <w:separator/>
      </w:r>
    </w:p>
  </w:endnote>
  <w:endnote w:type="continuationSeparator" w:id="0">
    <w:p w:rsidR="00B84996" w:rsidRDefault="00B84996" w14:paraId="3177FDC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6A99" w:rsidR="00696A99" w:rsidP="00696A99" w:rsidRDefault="00696A99" w14:paraId="64B0ED19" w14:textId="77777777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:rsidRPr="00696A99" w:rsidR="00696A99" w:rsidP="00696A99" w:rsidRDefault="00696A99" w14:paraId="7284B43E" w14:textId="77777777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:rsidRPr="00696A99" w:rsidR="00A444FF" w:rsidP="00696A99" w:rsidRDefault="00696A99" w14:paraId="68039865" w14:textId="77777777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4996" w:rsidRDefault="00B84996" w14:paraId="6CC64D74" w14:textId="77777777">
      <w:r>
        <w:separator/>
      </w:r>
    </w:p>
  </w:footnote>
  <w:footnote w:type="continuationSeparator" w:id="0">
    <w:p w:rsidR="00B84996" w:rsidRDefault="00B84996" w14:paraId="35473E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60D1C" w:rsidR="00A444FF" w:rsidP="00560D1C" w:rsidRDefault="00560D1C" w14:paraId="7BFCCED8" w14:textId="77777777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8002B4" wp14:editId="76F466CA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B84996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3C298A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96A99"/>
    <w:rsid w:val="006A3ABF"/>
    <w:rsid w:val="006B4888"/>
    <w:rsid w:val="006C3B60"/>
    <w:rsid w:val="00713692"/>
    <w:rsid w:val="00760F28"/>
    <w:rsid w:val="007741D2"/>
    <w:rsid w:val="00795896"/>
    <w:rsid w:val="007A7751"/>
    <w:rsid w:val="007C12CF"/>
    <w:rsid w:val="00804742"/>
    <w:rsid w:val="00817AB4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108D2"/>
    <w:rsid w:val="00B55489"/>
    <w:rsid w:val="00B84996"/>
    <w:rsid w:val="00BE2E97"/>
    <w:rsid w:val="00BE5AB8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D2BCC"/>
    <w:rsid w:val="00EE7E9A"/>
    <w:rsid w:val="00EF7538"/>
    <w:rsid w:val="00F40FE3"/>
    <w:rsid w:val="328C1994"/>
    <w:rsid w:val="43E8B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06CD5D"/>
  <w15:docId w15:val="{634AABC7-31AE-405B-B003-299C8213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255C5C"/>
    <w:pPr>
      <w:spacing w:line="200" w:lineRule="exact"/>
      <w:ind w:left="1503" w:hanging="1503"/>
    </w:pPr>
  </w:style>
  <w:style w:type="character" w:styleId="BriefGegevensVariabel" w:customStyle="1">
    <w:name w:val="BriefGegevensVariabel"/>
    <w:basedOn w:val="Standaardalinea-lettertype"/>
    <w:rsid w:val="00255C5C"/>
    <w:rPr>
      <w:rFonts w:ascii="Verdana" w:hAnsi="Verdana"/>
      <w:sz w:val="20"/>
    </w:rPr>
  </w:style>
  <w:style w:type="character" w:styleId="BriefGegevensVast" w:customStyle="1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styleId="StandaardMinuut" w:customStyle="1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styleId="Kop1Char" w:customStyle="1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link w:val="Normaalweb"/>
    <w:uiPriority w:val="99"/>
    <w:rsid w:val="00560D1C"/>
    <w:rPr>
      <w:rFonts w:ascii="Arial Unicode MS" w:hAnsi="Arial Unicode MS" w:eastAsia="Arial Unicode MS" w:cs="Arial Unicode MS"/>
      <w:sz w:val="24"/>
      <w:szCs w:val="24"/>
    </w:rPr>
  </w:style>
  <w:style w:type="character" w:styleId="VoettekstChar" w:customStyle="1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terschap.sharepoint.com/sites/RO_Aanbestedingen/Gedeelde%20documenten/General/05.%20DOCs%20NAW%20(DIG-3619)/01%20Formats%20Xential/Diensten/03%20Europees-Openbaar/2.3%20Bijlage%20format%20referentieopdracht.dotx?OR=81dd2b71-fb82-4b33-ac71-fed46b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B0EFD-DF38-4860-972E-F47534E36D14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2.3%20Bijlage%20format%20referentieopdracht.dotx?OR=81dd2b71-fb82-4b33-ac71-fed46b</ap:Template>
  <ap:Application>Microsoft Word for the web</ap:Application>
  <ap:DocSecurity>0</ap:DocSecurity>
  <ap:ScaleCrop>false</ap:ScaleCrop>
  <ap:Company>潈杯敨浥慲摡捳慨⁰慶⁮楒湪慬摮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Steinmeier, Jelle</dc:creator>
  <lastModifiedBy>Steinmeier, Jelle</lastModifiedBy>
  <revision>2</revision>
  <dcterms:created xsi:type="dcterms:W3CDTF">2025-06-18T05:07:00.0000000Z</dcterms:created>
  <dcterms:modified xsi:type="dcterms:W3CDTF">2025-07-01T12:31:29.8019787Z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